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88E91" w14:textId="77777777" w:rsidR="00DC4B51" w:rsidRDefault="00DC4B51" w:rsidP="00DC4B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BYGGE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14:paraId="03120C19" w14:textId="77777777" w:rsidR="00DC4B51" w:rsidRDefault="00DC4B51" w:rsidP="00DC4B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66D021" w14:textId="77777777" w:rsidR="00DC4B51" w:rsidRDefault="00DC4B51" w:rsidP="00DC4B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4B72E9" w14:textId="77777777" w:rsidR="00DC4B51" w:rsidRDefault="00DC4B51" w:rsidP="00DC4B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Nov.1427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Gwydo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West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 made him an executor of his Will.</w:t>
      </w:r>
    </w:p>
    <w:p w14:paraId="168414DC" w14:textId="77777777" w:rsidR="00DC4B51" w:rsidRDefault="00DC4B51" w:rsidP="00DC4B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</w:p>
    <w:p w14:paraId="642108F2" w14:textId="77777777" w:rsidR="00DC4B51" w:rsidRDefault="00DC4B51" w:rsidP="00DC4B5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p.106)</w:t>
      </w:r>
    </w:p>
    <w:p w14:paraId="626121A0" w14:textId="77777777" w:rsidR="00DC4B51" w:rsidRDefault="00DC4B51" w:rsidP="00DC4B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53DEAD" w14:textId="77777777" w:rsidR="00DC4B51" w:rsidRDefault="00DC4B51" w:rsidP="00DC4B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926DBD" w14:textId="77777777" w:rsidR="00DC4B51" w:rsidRDefault="00DC4B51" w:rsidP="00DC4B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2021</w:t>
      </w:r>
    </w:p>
    <w:p w14:paraId="767C37C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8427CE" w14:textId="77777777" w:rsidR="00DC4B51" w:rsidRDefault="00DC4B51" w:rsidP="009139A6">
      <w:r>
        <w:separator/>
      </w:r>
    </w:p>
  </w:endnote>
  <w:endnote w:type="continuationSeparator" w:id="0">
    <w:p w14:paraId="48C2DD85" w14:textId="77777777" w:rsidR="00DC4B51" w:rsidRDefault="00DC4B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809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154E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6A82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5F949" w14:textId="77777777" w:rsidR="00DC4B51" w:rsidRDefault="00DC4B51" w:rsidP="009139A6">
      <w:r>
        <w:separator/>
      </w:r>
    </w:p>
  </w:footnote>
  <w:footnote w:type="continuationSeparator" w:id="0">
    <w:p w14:paraId="7A7E9D21" w14:textId="77777777" w:rsidR="00DC4B51" w:rsidRDefault="00DC4B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E7D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CD2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639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B51"/>
    <w:rsid w:val="000666E0"/>
    <w:rsid w:val="002510B7"/>
    <w:rsid w:val="005C130B"/>
    <w:rsid w:val="00826F5C"/>
    <w:rsid w:val="009139A6"/>
    <w:rsid w:val="009448BB"/>
    <w:rsid w:val="00A3176C"/>
    <w:rsid w:val="00BA00AB"/>
    <w:rsid w:val="00DC4B5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58AFF"/>
  <w15:chartTrackingRefBased/>
  <w15:docId w15:val="{26E0DC09-508E-4EF8-A8AE-8AA580ADD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2021-03-19T16:40:00Z</dcterms:created>
  <dcterms:modified xsi:type="dcterms:W3CDTF">2021-03-19T16:41:00Z</dcterms:modified>
</cp:coreProperties>
</file>